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8582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Baldwin FREVYLL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7CAEAF47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873BF1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135DD9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Oct.1400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(C.F.R. 1399-1405 p.82)</w:t>
      </w:r>
    </w:p>
    <w:p w14:paraId="79042ABD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89DDB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CA484" w14:textId="77777777" w:rsidR="00090358" w:rsidRDefault="00090358" w:rsidP="000903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79F97F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34704" w14:textId="77777777" w:rsidR="00090358" w:rsidRDefault="00090358" w:rsidP="009139A6">
      <w:r>
        <w:separator/>
      </w:r>
    </w:p>
  </w:endnote>
  <w:endnote w:type="continuationSeparator" w:id="0">
    <w:p w14:paraId="0A88BA1C" w14:textId="77777777" w:rsidR="00090358" w:rsidRDefault="000903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0C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F4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75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6F311" w14:textId="77777777" w:rsidR="00090358" w:rsidRDefault="00090358" w:rsidP="009139A6">
      <w:r>
        <w:separator/>
      </w:r>
    </w:p>
  </w:footnote>
  <w:footnote w:type="continuationSeparator" w:id="0">
    <w:p w14:paraId="17112F83" w14:textId="77777777" w:rsidR="00090358" w:rsidRDefault="000903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6E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E1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04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358"/>
    <w:rsid w:val="000666E0"/>
    <w:rsid w:val="0009035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9C1D2"/>
  <w15:chartTrackingRefBased/>
  <w15:docId w15:val="{03449F9E-D8D3-49BE-81CF-10E3420E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2021-04-19T11:28:00Z</dcterms:created>
  <dcterms:modified xsi:type="dcterms:W3CDTF">2021-04-19T11:29:00Z</dcterms:modified>
</cp:coreProperties>
</file>